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3A9D" w:rsidRDefault="00487AF1">
      <w:r>
        <w:rPr>
          <w:noProof/>
          <w:lang w:eastAsia="en-GB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3276600</wp:posOffset>
            </wp:positionH>
            <wp:positionV relativeFrom="paragraph">
              <wp:posOffset>9525</wp:posOffset>
            </wp:positionV>
            <wp:extent cx="3362325" cy="4762500"/>
            <wp:effectExtent l="0" t="0" r="9525" b="0"/>
            <wp:wrapSquare wrapText="bothSides"/>
            <wp:docPr id="2" name="Picture 2" descr="Image result for die zahlen 20-1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Image result for die zahlen 20-100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2325" cy="476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en-GB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-371475</wp:posOffset>
            </wp:positionH>
            <wp:positionV relativeFrom="paragraph">
              <wp:posOffset>0</wp:posOffset>
            </wp:positionV>
            <wp:extent cx="3419475" cy="4762500"/>
            <wp:effectExtent l="0" t="0" r="9525" b="0"/>
            <wp:wrapSquare wrapText="bothSides"/>
            <wp:docPr id="1" name="Picture 1" descr="Image result for die zahlen 1-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 result for die zahlen 1-20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9475" cy="476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87AF1" w:rsidRDefault="00487AF1">
      <w:bookmarkStart w:id="0" w:name="_GoBack"/>
      <w:bookmarkEnd w:id="0"/>
    </w:p>
    <w:sectPr w:rsidR="00487AF1" w:rsidSect="00487AF1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7AF1"/>
    <w:rsid w:val="00003A9D"/>
    <w:rsid w:val="00487A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B48611"/>
  <w15:chartTrackingRefBased/>
  <w15:docId w15:val="{BE11662B-3D17-4EDF-856C-E18A350B1C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A867B3BD</Template>
  <TotalTime>1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Thomas Russell Junior School</Company>
  <LinksUpToDate>false</LinksUpToDate>
  <CharactersWithSpaces>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CMurfin</dc:creator>
  <cp:keywords/>
  <dc:description/>
  <cp:lastModifiedBy>CMurfin</cp:lastModifiedBy>
  <cp:revision>1</cp:revision>
  <dcterms:created xsi:type="dcterms:W3CDTF">2018-04-13T08:23:00Z</dcterms:created>
  <dcterms:modified xsi:type="dcterms:W3CDTF">2018-04-13T08:24:00Z</dcterms:modified>
</cp:coreProperties>
</file>